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CF849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FERRER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14:paraId="311E0640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Tailor.</w:t>
      </w:r>
    </w:p>
    <w:p w14:paraId="67E2A2AF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800D1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944BB0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Marche of London, tallow chandler(q.v.),</w:t>
      </w:r>
    </w:p>
    <w:p w14:paraId="3C2858DC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4 others.</w:t>
      </w:r>
    </w:p>
    <w:p w14:paraId="72E5B30E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https://waalt.uh.edu/index.php/CP40no943Index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11316B2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5A9930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B376EB" w14:textId="77777777" w:rsidR="00AF2DE0" w:rsidRDefault="00AF2DE0" w:rsidP="00AF2D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2022</w:t>
      </w:r>
    </w:p>
    <w:p w14:paraId="6C2595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CDE3C" w14:textId="77777777" w:rsidR="00AF2DE0" w:rsidRDefault="00AF2DE0" w:rsidP="009139A6">
      <w:r>
        <w:separator/>
      </w:r>
    </w:p>
  </w:endnote>
  <w:endnote w:type="continuationSeparator" w:id="0">
    <w:p w14:paraId="2888A7D5" w14:textId="77777777" w:rsidR="00AF2DE0" w:rsidRDefault="00AF2D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77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49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C41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F7A74" w14:textId="77777777" w:rsidR="00AF2DE0" w:rsidRDefault="00AF2DE0" w:rsidP="009139A6">
      <w:r>
        <w:separator/>
      </w:r>
    </w:p>
  </w:footnote>
  <w:footnote w:type="continuationSeparator" w:id="0">
    <w:p w14:paraId="61806DFE" w14:textId="77777777" w:rsidR="00AF2DE0" w:rsidRDefault="00AF2D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CB4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D6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08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DE0"/>
    <w:rsid w:val="000666E0"/>
    <w:rsid w:val="002510B7"/>
    <w:rsid w:val="005C130B"/>
    <w:rsid w:val="00826F5C"/>
    <w:rsid w:val="009139A6"/>
    <w:rsid w:val="009448BB"/>
    <w:rsid w:val="00A3176C"/>
    <w:rsid w:val="00AE65F8"/>
    <w:rsid w:val="00AF2DE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B348E"/>
  <w15:chartTrackingRefBased/>
  <w15:docId w15:val="{DB3EF469-F8C4-4A06-87B3-40A32B70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2D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2022-09-30T12:21:00Z</dcterms:created>
  <dcterms:modified xsi:type="dcterms:W3CDTF">2022-09-30T12:21:00Z</dcterms:modified>
</cp:coreProperties>
</file>